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973A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973A8">
              <w:rPr>
                <w:b/>
                <w:sz w:val="26"/>
                <w:szCs w:val="26"/>
                <w:lang w:val="en-US"/>
              </w:rPr>
              <w:t>203C_016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973A8" w:rsidRDefault="00357AA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4973A8">
              <w:rPr>
                <w:b/>
                <w:sz w:val="26"/>
                <w:szCs w:val="26"/>
                <w:lang w:val="en-US"/>
              </w:rPr>
              <w:t>2117373</w:t>
            </w:r>
            <w:r w:rsidR="00C44B8B" w:rsidRPr="004973A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375C" w:rsidRPr="00FA375C">
        <w:rPr>
          <w:b/>
          <w:sz w:val="26"/>
          <w:szCs w:val="26"/>
        </w:rPr>
        <w:t>(</w:t>
      </w:r>
      <w:r w:rsidR="00357AA4" w:rsidRPr="004A2F11">
        <w:rPr>
          <w:b/>
          <w:sz w:val="26"/>
          <w:szCs w:val="26"/>
        </w:rPr>
        <w:t>Оголовок ОГ54</w:t>
      </w:r>
      <w:r w:rsidR="0053080B">
        <w:rPr>
          <w:b/>
          <w:sz w:val="26"/>
          <w:szCs w:val="26"/>
        </w:rPr>
        <w:t xml:space="preserve"> </w:t>
      </w:r>
      <w:r w:rsidR="0053080B" w:rsidRPr="0053080B">
        <w:rPr>
          <w:b/>
          <w:sz w:val="26"/>
          <w:szCs w:val="26"/>
        </w:rPr>
        <w:t>Л56-97 01.01-01</w:t>
      </w:r>
      <w:r w:rsidR="00FA375C" w:rsidRPr="00FA375C">
        <w:rPr>
          <w:b/>
          <w:sz w:val="26"/>
          <w:szCs w:val="26"/>
        </w:rPr>
        <w:t>)</w:t>
      </w:r>
      <w:r w:rsidR="00EB6C86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B6C86">
        <w:rPr>
          <w:b/>
          <w:sz w:val="26"/>
          <w:szCs w:val="26"/>
          <w:u w:val="single"/>
        </w:rPr>
        <w:t>203</w:t>
      </w:r>
      <w:r w:rsidR="00F115B9" w:rsidRPr="00EB6C86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1" w:name="Поле4"/>
      <w:r w:rsidR="002E0B5E">
        <w:rPr>
          <w:sz w:val="24"/>
          <w:szCs w:val="24"/>
        </w:rPr>
        <w:t xml:space="preserve"> </w:t>
      </w:r>
      <w:r w:rsidR="004A2F11" w:rsidRPr="004A2F11">
        <w:rPr>
          <w:sz w:val="24"/>
          <w:szCs w:val="24"/>
        </w:rPr>
        <w:t>Типового проекта</w:t>
      </w:r>
      <w:r w:rsidR="00357AA4" w:rsidRPr="004A2F11">
        <w:rPr>
          <w:sz w:val="24"/>
          <w:szCs w:val="24"/>
        </w:rPr>
        <w:t xml:space="preserve"> </w:t>
      </w:r>
      <w:r w:rsidR="0053080B" w:rsidRPr="0053080B">
        <w:rPr>
          <w:sz w:val="24"/>
          <w:szCs w:val="24"/>
        </w:rPr>
        <w:t>Л56-97 01.01-01</w:t>
      </w:r>
      <w:r w:rsidR="0073431B" w:rsidRPr="004A2F1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B6C86" w:rsidRDefault="00EB6C86" w:rsidP="00EB6C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B6C86" w:rsidRDefault="00EB6C86" w:rsidP="00EB6C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B6C86" w:rsidRDefault="00EB6C86" w:rsidP="00EB6C8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B6C86" w:rsidRDefault="00EB6C86" w:rsidP="00EB6C8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B6C86" w:rsidRDefault="00EB6C86" w:rsidP="00EB6C86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B6C86" w:rsidRDefault="00EB6C86" w:rsidP="00EB6C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B6C86" w:rsidRPr="0053080B" w:rsidRDefault="00EB6C86" w:rsidP="005308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2" w:name="_GoBack"/>
      <w:r w:rsidRPr="004A2F11">
        <w:rPr>
          <w:sz w:val="24"/>
          <w:szCs w:val="24"/>
        </w:rPr>
        <w:t xml:space="preserve">Типового проекта </w:t>
      </w:r>
      <w:r w:rsidR="0053080B" w:rsidRPr="0053080B">
        <w:rPr>
          <w:sz w:val="24"/>
          <w:szCs w:val="24"/>
        </w:rPr>
        <w:t>Л56-97 01.01-01</w:t>
      </w:r>
      <w:r w:rsidRPr="0053080B">
        <w:rPr>
          <w:sz w:val="24"/>
          <w:szCs w:val="24"/>
        </w:rPr>
        <w:t>;</w:t>
      </w:r>
    </w:p>
    <w:bookmarkEnd w:id="2"/>
    <w:p w:rsidR="00EB6C86" w:rsidRDefault="00EB6C86" w:rsidP="00EB6C8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B6C86" w:rsidRDefault="00EB6C86" w:rsidP="00EB6C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B6C86" w:rsidRDefault="00EB6C86" w:rsidP="00EB6C8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B6C86" w:rsidRDefault="00EB6C86" w:rsidP="00EB6C8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B6C86" w:rsidRDefault="00EB6C86" w:rsidP="00EB6C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B6C86" w:rsidRDefault="00EB6C86" w:rsidP="00EB6C8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B6C86" w:rsidRDefault="00EB6C86" w:rsidP="00EB6C8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B6C86" w:rsidRDefault="00EB6C86" w:rsidP="00532F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B6C86" w:rsidRDefault="00EB6C86" w:rsidP="00EB6C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B6C86" w:rsidRDefault="00EB6C86" w:rsidP="00EB6C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D9E" w:rsidRDefault="00512D9E">
      <w:r>
        <w:separator/>
      </w:r>
    </w:p>
  </w:endnote>
  <w:endnote w:type="continuationSeparator" w:id="0">
    <w:p w:rsidR="00512D9E" w:rsidRDefault="0051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D9E" w:rsidRDefault="00512D9E">
      <w:r>
        <w:separator/>
      </w:r>
    </w:p>
  </w:footnote>
  <w:footnote w:type="continuationSeparator" w:id="0">
    <w:p w:rsidR="00512D9E" w:rsidRDefault="00512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506C1F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AA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2F5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B5E"/>
    <w:rsid w:val="002E18B5"/>
    <w:rsid w:val="002E18E0"/>
    <w:rsid w:val="002E22F4"/>
    <w:rsid w:val="002E2846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57AA4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3A8"/>
    <w:rsid w:val="00497866"/>
    <w:rsid w:val="00497F02"/>
    <w:rsid w:val="004A2665"/>
    <w:rsid w:val="004A2F1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3C74"/>
    <w:rsid w:val="00504413"/>
    <w:rsid w:val="00505047"/>
    <w:rsid w:val="005075B6"/>
    <w:rsid w:val="00510CC9"/>
    <w:rsid w:val="00511940"/>
    <w:rsid w:val="00511EF6"/>
    <w:rsid w:val="00512505"/>
    <w:rsid w:val="00512D9E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0B"/>
    <w:rsid w:val="005308BD"/>
    <w:rsid w:val="005308BF"/>
    <w:rsid w:val="00531D00"/>
    <w:rsid w:val="00531F05"/>
    <w:rsid w:val="00532506"/>
    <w:rsid w:val="005327F9"/>
    <w:rsid w:val="00532F91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D4D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15B"/>
    <w:rsid w:val="0087122F"/>
    <w:rsid w:val="0087238D"/>
    <w:rsid w:val="008727FA"/>
    <w:rsid w:val="00872C86"/>
    <w:rsid w:val="008730A9"/>
    <w:rsid w:val="00873245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415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1F7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DA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0DB9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FF7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C86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887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75C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AEA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13CF3A-F6C5-4A52-94C8-DFE5B906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89B56-944A-4277-8B63-2EA1D0698670}"/>
</file>

<file path=customXml/itemProps2.xml><?xml version="1.0" encoding="utf-8"?>
<ds:datastoreItem xmlns:ds="http://schemas.openxmlformats.org/officeDocument/2006/customXml" ds:itemID="{6B9503D0-4BE7-4BCA-8090-64C0FDD71128}"/>
</file>

<file path=customXml/itemProps3.xml><?xml version="1.0" encoding="utf-8"?>
<ds:datastoreItem xmlns:ds="http://schemas.openxmlformats.org/officeDocument/2006/customXml" ds:itemID="{17511B48-9715-4BB0-830B-A1047CFF5E47}"/>
</file>

<file path=customXml/itemProps4.xml><?xml version="1.0" encoding="utf-8"?>
<ds:datastoreItem xmlns:ds="http://schemas.openxmlformats.org/officeDocument/2006/customXml" ds:itemID="{6D356769-D6D7-4D7B-A6A4-4078A51DA95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40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2010-09-30T14:29:00Z</cp:lastPrinted>
  <dcterms:created xsi:type="dcterms:W3CDTF">2015-05-19T13:49:00Z</dcterms:created>
  <dcterms:modified xsi:type="dcterms:W3CDTF">2015-09-29T07:24:00Z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